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11421" w14:textId="77777777" w:rsidR="002C2E74" w:rsidRPr="00690BA6" w:rsidRDefault="002C2E74" w:rsidP="002C2E7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Richard MASTYN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703E43E6" w14:textId="77777777" w:rsidR="002C2E74" w:rsidRDefault="002C2E74" w:rsidP="002C2E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1FBFCFF5" w14:textId="77777777" w:rsidR="002C2E74" w:rsidRDefault="002C2E74" w:rsidP="002C2E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99B828" w14:textId="77777777" w:rsidR="002C2E74" w:rsidRDefault="002C2E74" w:rsidP="002C2E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3A9B51" w14:textId="77777777" w:rsidR="002C2E74" w:rsidRDefault="002C2E74" w:rsidP="002C2E7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Richard Code(q.v.).</w:t>
      </w:r>
    </w:p>
    <w:p w14:paraId="73654285" w14:textId="77777777" w:rsidR="002C2E74" w:rsidRDefault="002C2E74" w:rsidP="002C2E74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m.6,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EB5EF31" w14:textId="77777777" w:rsidR="002C2E74" w:rsidRDefault="002C2E74" w:rsidP="002C2E74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4A5DC7A" w14:textId="77777777" w:rsidR="002C2E74" w:rsidRDefault="002C2E74" w:rsidP="002C2E7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A081E92" w14:textId="77777777" w:rsidR="002C2E74" w:rsidRDefault="002C2E74" w:rsidP="002C2E7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4899065" w14:textId="77777777" w:rsidR="002C2E74" w:rsidRDefault="002C2E74" w:rsidP="002C2E7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5 June 2021</w:t>
      </w:r>
    </w:p>
    <w:p w14:paraId="3B7B4D9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FD9CC" w14:textId="77777777" w:rsidR="002C2E74" w:rsidRDefault="002C2E74" w:rsidP="009139A6">
      <w:r>
        <w:separator/>
      </w:r>
    </w:p>
  </w:endnote>
  <w:endnote w:type="continuationSeparator" w:id="0">
    <w:p w14:paraId="7095CEC6" w14:textId="77777777" w:rsidR="002C2E74" w:rsidRDefault="002C2E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EBB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D2B4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1B5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C0EEB" w14:textId="77777777" w:rsidR="002C2E74" w:rsidRDefault="002C2E74" w:rsidP="009139A6">
      <w:r>
        <w:separator/>
      </w:r>
    </w:p>
  </w:footnote>
  <w:footnote w:type="continuationSeparator" w:id="0">
    <w:p w14:paraId="6FB176B0" w14:textId="77777777" w:rsidR="002C2E74" w:rsidRDefault="002C2E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D38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ED3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6C7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E74"/>
    <w:rsid w:val="000666E0"/>
    <w:rsid w:val="002510B7"/>
    <w:rsid w:val="002C2E7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9F8D"/>
  <w15:chartTrackingRefBased/>
  <w15:docId w15:val="{529F6175-2CA5-484C-B66D-05BB81F73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2021-07-21T10:06:00Z</dcterms:created>
  <dcterms:modified xsi:type="dcterms:W3CDTF">2021-07-21T10:06:00Z</dcterms:modified>
</cp:coreProperties>
</file>